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DA4" w:rsidRDefault="00427DA4" w:rsidP="00427DA4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27DA4" w:rsidRDefault="00427DA4" w:rsidP="00427DA4">
      <w:pPr>
        <w:pStyle w:val="NoSpacing"/>
      </w:pPr>
    </w:p>
    <w:p w:rsidR="00427DA4" w:rsidRDefault="00427DA4" w:rsidP="00427DA4">
      <w:pPr>
        <w:pStyle w:val="NoSpacing"/>
      </w:pPr>
    </w:p>
    <w:p w:rsidR="00427DA4" w:rsidRDefault="00427DA4" w:rsidP="00427DA4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427DA4" w:rsidRDefault="00427DA4" w:rsidP="00427DA4">
      <w:pPr>
        <w:pStyle w:val="NoSpacing"/>
      </w:pPr>
      <w:r>
        <w:tab/>
      </w:r>
      <w:r>
        <w:tab/>
        <w:t>Hampshire, into lands of the late Elizabeth de Neville(q.v.).</w:t>
      </w:r>
    </w:p>
    <w:p w:rsidR="00427DA4" w:rsidRDefault="00427DA4" w:rsidP="00427DA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427DA4" w:rsidRDefault="00427DA4" w:rsidP="00427DA4">
      <w:pPr>
        <w:pStyle w:val="NoSpacing"/>
      </w:pPr>
    </w:p>
    <w:p w:rsidR="00427DA4" w:rsidRDefault="00427DA4" w:rsidP="00427DA4">
      <w:pPr>
        <w:pStyle w:val="NoSpacing"/>
      </w:pPr>
    </w:p>
    <w:p w:rsidR="00427DA4" w:rsidRDefault="00427DA4" w:rsidP="00427DA4">
      <w:pPr>
        <w:pStyle w:val="NoSpacing"/>
      </w:pPr>
      <w:r>
        <w:t>13 March 2017</w:t>
      </w:r>
    </w:p>
    <w:p w:rsidR="006B2F86" w:rsidRPr="00427DA4" w:rsidRDefault="00427DA4" w:rsidP="00E71FC3">
      <w:pPr>
        <w:pStyle w:val="NoSpacing"/>
      </w:pPr>
      <w:bookmarkStart w:id="0" w:name="_GoBack"/>
      <w:bookmarkEnd w:id="0"/>
    </w:p>
    <w:sectPr w:rsidR="006B2F86" w:rsidRPr="00427D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DA4" w:rsidRDefault="00427DA4" w:rsidP="00E71FC3">
      <w:pPr>
        <w:spacing w:after="0" w:line="240" w:lineRule="auto"/>
      </w:pPr>
      <w:r>
        <w:separator/>
      </w:r>
    </w:p>
  </w:endnote>
  <w:endnote w:type="continuationSeparator" w:id="0">
    <w:p w:rsidR="00427DA4" w:rsidRDefault="00427D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DA4" w:rsidRDefault="00427DA4" w:rsidP="00E71FC3">
      <w:pPr>
        <w:spacing w:after="0" w:line="240" w:lineRule="auto"/>
      </w:pPr>
      <w:r>
        <w:separator/>
      </w:r>
    </w:p>
  </w:footnote>
  <w:footnote w:type="continuationSeparator" w:id="0">
    <w:p w:rsidR="00427DA4" w:rsidRDefault="00427D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DA4"/>
    <w:rsid w:val="001A7C09"/>
    <w:rsid w:val="00427D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2D31E"/>
  <w15:chartTrackingRefBased/>
  <w15:docId w15:val="{61747D86-AF65-435C-8D2D-1C79ACA08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4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2017-03-13T16:38:00Z</dcterms:created>
  <dcterms:modified xsi:type="dcterms:W3CDTF">2017-03-13T16:38:00Z</dcterms:modified>
</cp:coreProperties>
</file>